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BC969" w14:textId="77777777" w:rsidR="005F67E8" w:rsidRPr="00E960BB" w:rsidRDefault="00CD6897" w:rsidP="005F67E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67E8" w:rsidRPr="00E960BB">
        <w:rPr>
          <w:rFonts w:ascii="Corbel" w:hAnsi="Corbel"/>
          <w:bCs/>
          <w:i/>
        </w:rPr>
        <w:t xml:space="preserve">Załącznik nr 1.5 do Zarządzenia Rektora UR nr </w:t>
      </w:r>
      <w:r w:rsidR="005F67E8">
        <w:rPr>
          <w:rFonts w:ascii="Corbel" w:hAnsi="Corbel"/>
          <w:bCs/>
          <w:i/>
        </w:rPr>
        <w:t>7</w:t>
      </w:r>
      <w:r w:rsidR="005F67E8" w:rsidRPr="00E960BB">
        <w:rPr>
          <w:rFonts w:ascii="Corbel" w:hAnsi="Corbel"/>
          <w:bCs/>
          <w:i/>
        </w:rPr>
        <w:t>/20</w:t>
      </w:r>
      <w:r w:rsidR="005F67E8">
        <w:rPr>
          <w:rFonts w:ascii="Corbel" w:hAnsi="Corbel"/>
          <w:bCs/>
          <w:i/>
        </w:rPr>
        <w:t>23</w:t>
      </w:r>
    </w:p>
    <w:p w14:paraId="28BB2400" w14:textId="77777777" w:rsidR="005F67E8" w:rsidRPr="00E960BB" w:rsidRDefault="005F67E8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AA3E41E" w14:textId="3E20EC5B" w:rsidR="0085747A" w:rsidRPr="00926373" w:rsidRDefault="0071620A" w:rsidP="00926373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F0D414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5F0D414A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92278F">
        <w:rPr>
          <w:rFonts w:ascii="Corbel" w:hAnsi="Corbel"/>
          <w:i/>
          <w:smallCaps/>
          <w:sz w:val="24"/>
          <w:szCs w:val="24"/>
        </w:rPr>
        <w:t>202</w:t>
      </w:r>
      <w:r w:rsidR="00AA4BA6">
        <w:rPr>
          <w:rFonts w:ascii="Corbel" w:hAnsi="Corbel"/>
          <w:i/>
          <w:smallCaps/>
          <w:sz w:val="24"/>
          <w:szCs w:val="24"/>
        </w:rPr>
        <w:t>5</w:t>
      </w:r>
      <w:r w:rsidR="0092278F">
        <w:rPr>
          <w:rFonts w:ascii="Corbel" w:hAnsi="Corbel"/>
          <w:i/>
          <w:smallCaps/>
          <w:sz w:val="24"/>
          <w:szCs w:val="24"/>
        </w:rPr>
        <w:t>-202</w:t>
      </w:r>
      <w:r w:rsidR="00AA4BA6">
        <w:rPr>
          <w:rFonts w:ascii="Corbel" w:hAnsi="Corbel"/>
          <w:i/>
          <w:smallCaps/>
          <w:sz w:val="24"/>
          <w:szCs w:val="24"/>
        </w:rPr>
        <w:t>8</w:t>
      </w:r>
    </w:p>
    <w:p w14:paraId="5C734A7C" w14:textId="04392D4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AA4BA6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-202</w:t>
      </w:r>
      <w:r w:rsidR="00AA4BA6">
        <w:rPr>
          <w:rFonts w:ascii="Corbel" w:hAnsi="Corbel"/>
          <w:sz w:val="20"/>
          <w:szCs w:val="20"/>
        </w:rPr>
        <w:t>8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7F313B83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196231D7" w:rsidR="0085747A" w:rsidRPr="009C54AE" w:rsidRDefault="00762BF1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Metody analizy przestrzeni inwestycyjnej </w:t>
            </w:r>
            <w:r w:rsidR="00CD52C2" w:rsidRPr="00CD52C2">
              <w:rPr>
                <w:rFonts w:ascii="Corbel" w:hAnsi="Corbel"/>
                <w:b w:val="0"/>
                <w:sz w:val="24"/>
                <w:szCs w:val="24"/>
              </w:rPr>
              <w:t>   </w:t>
            </w:r>
          </w:p>
        </w:tc>
      </w:tr>
      <w:tr w:rsidR="0085747A" w:rsidRPr="009C54AE" w14:paraId="78FEBD06" w14:textId="77777777" w:rsidTr="7F313B83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205F448B" w:rsidR="0085747A" w:rsidRPr="009C54AE" w:rsidRDefault="006864C1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64C1">
              <w:rPr>
                <w:rFonts w:ascii="Corbel" w:hAnsi="Corbel"/>
                <w:b w:val="0"/>
                <w:sz w:val="24"/>
                <w:szCs w:val="24"/>
              </w:rPr>
              <w:t>E/I/</w:t>
            </w:r>
            <w:r>
              <w:rPr>
                <w:rFonts w:ascii="Corbel" w:hAnsi="Corbel"/>
                <w:b w:val="0"/>
                <w:sz w:val="24"/>
                <w:szCs w:val="24"/>
              </w:rPr>
              <w:t>AR</w:t>
            </w:r>
            <w:r w:rsidRPr="006864C1">
              <w:rPr>
                <w:rFonts w:ascii="Corbel" w:hAnsi="Corbel"/>
                <w:b w:val="0"/>
                <w:sz w:val="24"/>
                <w:szCs w:val="24"/>
              </w:rPr>
              <w:t>/C-1.8</w:t>
            </w:r>
            <w:r w:rsidR="00762BF1">
              <w:rPr>
                <w:rFonts w:ascii="Corbel" w:hAnsi="Corbel"/>
                <w:b w:val="0"/>
                <w:sz w:val="24"/>
                <w:szCs w:val="24"/>
              </w:rPr>
              <w:t>b</w:t>
            </w:r>
          </w:p>
        </w:tc>
      </w:tr>
      <w:tr w:rsidR="0085747A" w:rsidRPr="009C54AE" w14:paraId="3B02BA0D" w14:textId="77777777" w:rsidTr="7F313B83">
        <w:tc>
          <w:tcPr>
            <w:tcW w:w="2694" w:type="dxa"/>
            <w:vAlign w:val="center"/>
          </w:tcPr>
          <w:p w14:paraId="5FA68932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2EA210D" w14:textId="4BD5426A" w:rsidR="0085747A" w:rsidRPr="009C54AE" w:rsidRDefault="00F75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9C54AE" w14:paraId="61AED197" w14:textId="77777777" w:rsidTr="7F313B83">
        <w:tc>
          <w:tcPr>
            <w:tcW w:w="2694" w:type="dxa"/>
            <w:vAlign w:val="center"/>
          </w:tcPr>
          <w:p w14:paraId="72A865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1547F92" w14:textId="3D31C58E" w:rsidR="0085747A" w:rsidRPr="009C54AE" w:rsidRDefault="00F758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98200B">
              <w:rPr>
                <w:rFonts w:ascii="Corbel" w:hAnsi="Corbel"/>
                <w:b w:val="0"/>
                <w:sz w:val="24"/>
                <w:szCs w:val="24"/>
              </w:rPr>
              <w:t xml:space="preserve"> Polityki Gospodarczej</w:t>
            </w:r>
          </w:p>
        </w:tc>
      </w:tr>
      <w:tr w:rsidR="0085747A" w:rsidRPr="009C54AE" w14:paraId="2B7EF7BE" w14:textId="77777777" w:rsidTr="7F313B83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7F313B83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3DA16C1A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45DA5C93" w14:textId="77777777" w:rsidTr="7F313B83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29E28303" w14:textId="77777777" w:rsidTr="7F313B83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CD707F2" w14:textId="77777777" w:rsidTr="7F313B83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23BE42F6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14:paraId="04E35836" w14:textId="77777777" w:rsidTr="7F313B83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1EA8E369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6864C1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75D990F0" w14:textId="77777777" w:rsidTr="7F313B83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7F313B83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336C7DDF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>Ewa Kubejko-Polańska</w:t>
            </w:r>
          </w:p>
        </w:tc>
      </w:tr>
      <w:tr w:rsidR="0098200B" w:rsidRPr="009C54AE" w14:paraId="370F7FC9" w14:textId="77777777" w:rsidTr="7F313B83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40FC008C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758C3">
              <w:rPr>
                <w:rFonts w:ascii="Corbel" w:hAnsi="Corbel"/>
                <w:b w:val="0"/>
                <w:sz w:val="24"/>
                <w:szCs w:val="24"/>
              </w:rPr>
              <w:t xml:space="preserve">Ewa Kubejko-Polańska </w:t>
            </w:r>
          </w:p>
        </w:tc>
      </w:tr>
    </w:tbl>
    <w:p w14:paraId="68A6011B" w14:textId="6FAAA013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40F1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10356CA4" w:rsidR="00015B8F" w:rsidRPr="009C54AE" w:rsidRDefault="00F758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3CF73719" w:rsidR="00015B8F" w:rsidRPr="009C54AE" w:rsidRDefault="00F758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54A1747C" w:rsidR="00015B8F" w:rsidRPr="009C54AE" w:rsidRDefault="00D130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4C5E17BC" w:rsidR="0085747A" w:rsidRPr="0098200B" w:rsidRDefault="00F758C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758C3"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</w:t>
      </w:r>
      <w:proofErr w:type="spellStart"/>
      <w:r w:rsidR="00C8263C">
        <w:rPr>
          <w:rFonts w:ascii="Corbel" w:hAnsi="Corbel"/>
          <w:b w:val="0"/>
          <w:smallCaps w:val="0"/>
          <w:szCs w:val="24"/>
          <w:u w:val="single"/>
        </w:rPr>
        <w:t>Teams</w:t>
      </w:r>
      <w:proofErr w:type="spellEnd"/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EFA1F64" w14:textId="13E0B174" w:rsidR="00AA4BA6" w:rsidRDefault="00AA4BA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Corbel" w:hAnsi="Corbel"/>
          <w:b w:val="0"/>
          <w:smallCaps w:val="0"/>
          <w:szCs w:val="24"/>
        </w:rPr>
        <w:t>Wykł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. </w:t>
      </w:r>
      <w:proofErr w:type="spellStart"/>
      <w:r>
        <w:rPr>
          <w:rFonts w:ascii="Corbel" w:hAnsi="Corbel"/>
          <w:b w:val="0"/>
          <w:smallCaps w:val="0"/>
          <w:szCs w:val="24"/>
        </w:rPr>
        <w:t>zal</w:t>
      </w:r>
      <w:proofErr w:type="spellEnd"/>
    </w:p>
    <w:p w14:paraId="186F95FF" w14:textId="211F0B1D" w:rsidR="00E960BB" w:rsidRDefault="00AA4BA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proofErr w:type="spellStart"/>
      <w:r>
        <w:rPr>
          <w:rFonts w:ascii="Corbel" w:hAnsi="Corbel"/>
          <w:b w:val="0"/>
          <w:smallCaps w:val="0"/>
          <w:szCs w:val="24"/>
        </w:rPr>
        <w:t>Ćw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</w:t>
      </w:r>
      <w:r w:rsidR="00186C7D"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9226FCF" w14:textId="77777777" w:rsidR="00186C7D" w:rsidRDefault="00186C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21D280" w14:textId="77777777" w:rsidTr="00745302">
        <w:tc>
          <w:tcPr>
            <w:tcW w:w="9670" w:type="dxa"/>
          </w:tcPr>
          <w:p w14:paraId="0E09F7EC" w14:textId="77777777" w:rsidR="00853690" w:rsidRDefault="00AC6688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</w:t>
            </w:r>
            <w:r w:rsidR="008536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3CBA019C" w14:textId="5F7FEB7D" w:rsidR="0085747A" w:rsidRDefault="00853690" w:rsidP="0085369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-</w:t>
            </w:r>
            <w:r w:rsidR="00AC668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posiadać pogłębioną wiedzę z mikroekonomii, makroekonomii oraz geografii ekonomicznej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6DC8022" w14:textId="77777777" w:rsidR="00853690" w:rsidRPr="0055430A" w:rsidRDefault="00853690" w:rsidP="0085369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dysponować ogólną wiedzą z zakresu przedsiębiorczości oraz uwarunkowań rozwoju usług rynkowych i nierynkowych;</w:t>
            </w:r>
          </w:p>
          <w:p w14:paraId="497E4B76" w14:textId="69482E24" w:rsidR="00853690" w:rsidRPr="009C54AE" w:rsidRDefault="00853690" w:rsidP="0085369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54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posiadać umiejętność przygotowania prac pisemnych oraz wystąpień ustnych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543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wykorzystaniem technik multimedialnych dotyczących problemów ekonomicznych i społecznych.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6047B85E" w:rsidR="00A03E3A" w:rsidRPr="00762BF1" w:rsidRDefault="00762BF1" w:rsidP="00762B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>Zrozumienie znaczenia przestrzeni inwestycyjnej jako zasobu i czynnika determinującego rozwój gospodarczy, przedsiębiorczość i atrakcyjność rynkową.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2A0C8232" w:rsidR="00A03E3A" w:rsidRPr="00762BF1" w:rsidRDefault="00762BF1" w:rsidP="00762B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Opanowanie metod analizy przestrzennej, w tym oceny atrakcyjności lokalizacji, potencjału przestrzeni i </w:t>
            </w:r>
            <w:proofErr w:type="spellStart"/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>ryzyk</w:t>
            </w:r>
            <w:proofErr w:type="spellEnd"/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inwestycyjnych.</w:t>
            </w:r>
          </w:p>
        </w:tc>
      </w:tr>
      <w:tr w:rsidR="00853690" w:rsidRPr="00D843C1" w14:paraId="50A0E003" w14:textId="77777777" w:rsidTr="008536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0AD4" w14:textId="1EBA5894" w:rsidR="00853690" w:rsidRPr="009C54AE" w:rsidRDefault="00853690" w:rsidP="00FD29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1DA4" w14:textId="727DDCF0" w:rsidR="00853690" w:rsidRPr="00762BF1" w:rsidRDefault="00762BF1" w:rsidP="00762B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62BF1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praktycznych w zakresie interpretacji danych przestrzennych, wykorzystywania map, wskaźników i algorytmów do oceny i prognozowania rozwoju obszarów inwestycyjnych.</w:t>
            </w:r>
          </w:p>
        </w:tc>
      </w:tr>
      <w:tr w:rsidR="00274358" w:rsidRPr="000C459D" w14:paraId="0F0A4B12" w14:textId="77777777" w:rsidTr="0027435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9589" w14:textId="58F8F42C" w:rsidR="00274358" w:rsidRDefault="00274358" w:rsidP="00FD29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5E45" w14:textId="22DAC580" w:rsidR="00762BF1" w:rsidRPr="000C459D" w:rsidRDefault="00274358" w:rsidP="00762B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94B49">
              <w:rPr>
                <w:rFonts w:ascii="Corbel" w:hAnsi="Corbel"/>
                <w:b w:val="0"/>
                <w:sz w:val="24"/>
                <w:szCs w:val="24"/>
              </w:rPr>
              <w:t>Poszerzanie kompetencji społecznych studentów poprzez nawiązanie nowych kontaktów w społecznościach lokalnych oraz bezpośrednią współpracę z instytucjami, organizacjami oraz podmiotami gospodarczymi sektora usług rynkowych i nierynkowych.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5AB35985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00FB" w:rsidRPr="009C54AE" w14:paraId="0B6B1304" w14:textId="77777777" w:rsidTr="5AB35985">
        <w:tc>
          <w:tcPr>
            <w:tcW w:w="1677" w:type="dxa"/>
          </w:tcPr>
          <w:p w14:paraId="542DCADC" w14:textId="77777777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32C70A6A" w:rsidR="00CA17A6" w:rsidRPr="00CA17A6" w:rsidRDefault="000C00FB" w:rsidP="000C00F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CA17A6" w:rsidRPr="00CA17A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A17A6">
              <w:rPr>
                <w:rFonts w:ascii="Corbel" w:hAnsi="Corbel"/>
                <w:b w:val="0"/>
                <w:smallCaps w:val="0"/>
                <w:szCs w:val="24"/>
              </w:rPr>
              <w:t xml:space="preserve">i rozumie </w:t>
            </w:r>
            <w:r w:rsidR="00CA17A6" w:rsidRPr="00CA17A6">
              <w:rPr>
                <w:rFonts w:ascii="Corbel" w:hAnsi="Corbel"/>
                <w:b w:val="0"/>
                <w:smallCaps w:val="0"/>
                <w:szCs w:val="24"/>
              </w:rPr>
              <w:t>metod</w:t>
            </w:r>
            <w:r w:rsidR="00CA17A6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CA17A6" w:rsidRPr="00CA17A6">
              <w:rPr>
                <w:rFonts w:ascii="Corbel" w:hAnsi="Corbel"/>
                <w:b w:val="0"/>
                <w:smallCaps w:val="0"/>
                <w:szCs w:val="24"/>
              </w:rPr>
              <w:t xml:space="preserve"> analizy i prezentacji danych </w:t>
            </w:r>
            <w:r w:rsidR="00CA17A6">
              <w:rPr>
                <w:rFonts w:ascii="Corbel" w:hAnsi="Corbel"/>
                <w:b w:val="0"/>
                <w:smallCaps w:val="0"/>
                <w:szCs w:val="24"/>
              </w:rPr>
              <w:t>przestrzennych oraz n</w:t>
            </w:r>
            <w:r w:rsidR="00CA17A6" w:rsidRPr="00CA17A6">
              <w:rPr>
                <w:rFonts w:ascii="Corbel" w:hAnsi="Corbel"/>
                <w:b w:val="0"/>
                <w:bCs/>
                <w:smallCaps w:val="0"/>
                <w:szCs w:val="24"/>
              </w:rPr>
              <w:t>owoczesne podejścia do analizy lokalizacji w decyzjach inwestycyjnych</w:t>
            </w:r>
          </w:p>
        </w:tc>
        <w:tc>
          <w:tcPr>
            <w:tcW w:w="1864" w:type="dxa"/>
          </w:tcPr>
          <w:p w14:paraId="64D646E8" w14:textId="4782BA3A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A17A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0C00FB" w:rsidRPr="009C54AE" w14:paraId="61C712F4" w14:textId="77777777" w:rsidTr="5AB35985">
        <w:tc>
          <w:tcPr>
            <w:tcW w:w="1677" w:type="dxa"/>
          </w:tcPr>
          <w:p w14:paraId="25C5470A" w14:textId="77777777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59BAF03F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0C00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 xml:space="preserve">zależności pomiędzy społeczno-gospodarczymi i przestrzennymi </w:t>
            </w:r>
            <w:r w:rsidRPr="000C00FB">
              <w:rPr>
                <w:rFonts w:ascii="Corbel" w:hAnsi="Corbel"/>
                <w:b w:val="0"/>
                <w:smallCaps w:val="0"/>
                <w:szCs w:val="24"/>
              </w:rPr>
              <w:t>uwarunkowani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>ami</w:t>
            </w:r>
            <w:r w:rsidRPr="000C00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>planowania inwestycji publicznych i prywatnych</w:t>
            </w:r>
            <w:r w:rsidR="00113037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proofErr w:type="spellStart"/>
            <w:r w:rsidR="00113037">
              <w:rPr>
                <w:rFonts w:ascii="Corbel" w:hAnsi="Corbel"/>
                <w:b w:val="0"/>
                <w:smallCaps w:val="0"/>
                <w:szCs w:val="24"/>
              </w:rPr>
              <w:t>geonarrację</w:t>
            </w:r>
            <w:proofErr w:type="spellEnd"/>
            <w:r w:rsidR="00113037">
              <w:rPr>
                <w:rFonts w:ascii="Corbel" w:hAnsi="Corbel"/>
                <w:b w:val="0"/>
                <w:smallCaps w:val="0"/>
                <w:szCs w:val="24"/>
              </w:rPr>
              <w:t xml:space="preserve"> w ekonomii </w:t>
            </w:r>
          </w:p>
        </w:tc>
        <w:tc>
          <w:tcPr>
            <w:tcW w:w="1864" w:type="dxa"/>
          </w:tcPr>
          <w:p w14:paraId="51B682DC" w14:textId="0AE35F08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0C00FB" w:rsidRPr="009C54AE" w14:paraId="27C12153" w14:textId="77777777" w:rsidTr="5AB35985">
        <w:tc>
          <w:tcPr>
            <w:tcW w:w="1677" w:type="dxa"/>
          </w:tcPr>
          <w:p w14:paraId="2D2EFD19" w14:textId="77777777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735CE5E2" w:rsidR="00DE6254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6254" w:rsidRPr="00DE6254">
              <w:rPr>
                <w:rFonts w:ascii="Corbel" w:hAnsi="Corbel"/>
                <w:b w:val="0"/>
                <w:smallCaps w:val="0"/>
                <w:szCs w:val="24"/>
              </w:rPr>
              <w:t xml:space="preserve">pozyskiwać i analizować 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 xml:space="preserve">interdyscyplinarne </w:t>
            </w:r>
            <w:r w:rsidR="00DE6254" w:rsidRPr="00DE6254">
              <w:rPr>
                <w:rFonts w:ascii="Corbel" w:hAnsi="Corbel"/>
                <w:b w:val="0"/>
                <w:smallCaps w:val="0"/>
                <w:szCs w:val="24"/>
              </w:rPr>
              <w:t>dane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 xml:space="preserve"> niezbędne w</w:t>
            </w:r>
            <w:r w:rsidR="00DE6254" w:rsidRPr="00DE6254">
              <w:rPr>
                <w:rFonts w:ascii="Corbel" w:hAnsi="Corbel"/>
                <w:b w:val="0"/>
                <w:smallCaps w:val="0"/>
                <w:szCs w:val="24"/>
              </w:rPr>
              <w:t xml:space="preserve"> proces</w:t>
            </w:r>
            <w:r w:rsidR="00DE6254">
              <w:rPr>
                <w:rFonts w:ascii="Corbel" w:hAnsi="Corbel"/>
                <w:b w:val="0"/>
                <w:smallCaps w:val="0"/>
                <w:szCs w:val="24"/>
              </w:rPr>
              <w:t>ach decyzyjnych dotyczących lokalizacji inwestycji</w:t>
            </w:r>
          </w:p>
        </w:tc>
        <w:tc>
          <w:tcPr>
            <w:tcW w:w="1864" w:type="dxa"/>
          </w:tcPr>
          <w:p w14:paraId="4CC81FDE" w14:textId="086C6CBE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K_U0</w:t>
            </w:r>
            <w:r w:rsidR="00DE6254">
              <w:rPr>
                <w:rFonts w:ascii="Corbel" w:hAnsi="Corbel"/>
                <w:b w:val="0"/>
                <w:smallCaps w:val="0"/>
              </w:rPr>
              <w:t>3</w:t>
            </w:r>
          </w:p>
          <w:p w14:paraId="5297E1E0" w14:textId="149BEC2B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AB35985">
              <w:rPr>
                <w:rFonts w:ascii="Corbel" w:hAnsi="Corbel"/>
                <w:b w:val="0"/>
                <w:smallCaps w:val="0"/>
              </w:rPr>
              <w:t>K_U</w:t>
            </w:r>
            <w:r w:rsidR="00DE6254">
              <w:rPr>
                <w:rFonts w:ascii="Corbel" w:hAnsi="Corbel"/>
                <w:b w:val="0"/>
                <w:smallCaps w:val="0"/>
              </w:rPr>
              <w:t>10</w:t>
            </w:r>
          </w:p>
        </w:tc>
      </w:tr>
      <w:tr w:rsidR="000C00FB" w:rsidRPr="009C54AE" w14:paraId="34C6DEA7" w14:textId="77777777" w:rsidTr="5AB35985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0C00FB" w:rsidRPr="009C54AE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3423C893" w:rsidR="000C00FB" w:rsidRDefault="000C00FB" w:rsidP="000C0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="007C3A6C" w:rsidRPr="007C3A6C">
              <w:rPr>
                <w:rFonts w:ascii="Corbel" w:hAnsi="Corbel"/>
                <w:b w:val="0"/>
                <w:smallCaps w:val="0"/>
                <w:szCs w:val="24"/>
              </w:rPr>
              <w:t xml:space="preserve">krytycznej oceny </w:t>
            </w:r>
            <w:r w:rsidR="007C3A6C">
              <w:rPr>
                <w:rFonts w:ascii="Corbel" w:hAnsi="Corbel"/>
                <w:b w:val="0"/>
                <w:smallCaps w:val="0"/>
                <w:szCs w:val="24"/>
              </w:rPr>
              <w:t xml:space="preserve">stanu zagospodarowania przestrzeni inwestycyjnych oraz </w:t>
            </w:r>
            <w:r w:rsidR="007C3A6C" w:rsidRPr="007C3A6C">
              <w:rPr>
                <w:rFonts w:ascii="Corbel" w:hAnsi="Corbel"/>
                <w:b w:val="0"/>
                <w:smallCaps w:val="0"/>
                <w:szCs w:val="24"/>
              </w:rPr>
              <w:t xml:space="preserve">ciągłego poznawania zmieniających się warunków </w:t>
            </w:r>
            <w:r w:rsidR="007C3A6C">
              <w:rPr>
                <w:rFonts w:ascii="Corbel" w:hAnsi="Corbel"/>
                <w:b w:val="0"/>
                <w:smallCaps w:val="0"/>
                <w:szCs w:val="24"/>
              </w:rPr>
              <w:t xml:space="preserve">rynkowych </w:t>
            </w:r>
            <w:r w:rsidR="007C3A6C" w:rsidRPr="007C3A6C">
              <w:rPr>
                <w:rFonts w:ascii="Corbel" w:hAnsi="Corbel"/>
                <w:b w:val="0"/>
                <w:smallCaps w:val="0"/>
                <w:szCs w:val="24"/>
              </w:rPr>
              <w:t>gospodarowania</w:t>
            </w:r>
            <w:r w:rsidR="007C3A6C">
              <w:rPr>
                <w:rFonts w:ascii="Corbel" w:hAnsi="Corbel"/>
                <w:b w:val="0"/>
                <w:smallCaps w:val="0"/>
                <w:szCs w:val="24"/>
              </w:rPr>
              <w:t xml:space="preserve"> przestrzenią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5C21A0DF" w:rsidR="000C00FB" w:rsidRPr="009C54AE" w:rsidRDefault="000C00FB" w:rsidP="000C0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C3A6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934B919" w14:textId="77777777" w:rsidR="00DF2D25" w:rsidRPr="009C54AE" w:rsidRDefault="00DF2D25" w:rsidP="00DF2D2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5A9A85" w14:textId="77777777" w:rsidR="00B55E03" w:rsidRPr="009C54AE" w:rsidRDefault="00B55E03" w:rsidP="00DF2D2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F2D25" w:rsidRPr="009C54AE" w14:paraId="42AF9C79" w14:textId="77777777" w:rsidTr="005074EB">
        <w:tc>
          <w:tcPr>
            <w:tcW w:w="9520" w:type="dxa"/>
          </w:tcPr>
          <w:p w14:paraId="21BF4B11" w14:textId="77777777" w:rsidR="00DF2D25" w:rsidRPr="009C54AE" w:rsidRDefault="00DF2D25" w:rsidP="005074E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9425C" w:rsidRPr="009C54AE" w14:paraId="7531E97A" w14:textId="77777777" w:rsidTr="005074EB">
        <w:tc>
          <w:tcPr>
            <w:tcW w:w="9520" w:type="dxa"/>
          </w:tcPr>
          <w:p w14:paraId="6612AADE" w14:textId="57273AA5" w:rsidR="0059425C" w:rsidRPr="00235A76" w:rsidRDefault="00235A76" w:rsidP="003616F2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Pojęcie i znaczenie przestrzeni inwestycyjnej w gospodarce rynkowej</w:t>
            </w:r>
            <w:r>
              <w:rPr>
                <w:rFonts w:ascii="Corbel" w:hAnsi="Corbel"/>
                <w:bCs/>
                <w:sz w:val="24"/>
                <w:szCs w:val="24"/>
              </w:rPr>
              <w:t>. T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>ypy przestrzeni (urbanistyczna, gospodarcza, funkcjonalna), zasoby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ograniczenia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inwestycyjne.  </w:t>
            </w:r>
          </w:p>
        </w:tc>
      </w:tr>
      <w:tr w:rsidR="0059425C" w:rsidRPr="009C54AE" w14:paraId="5D70A7CF" w14:textId="77777777" w:rsidTr="000514E5">
        <w:trPr>
          <w:trHeight w:val="228"/>
        </w:trPr>
        <w:tc>
          <w:tcPr>
            <w:tcW w:w="9520" w:type="dxa"/>
          </w:tcPr>
          <w:p w14:paraId="065A9E1E" w14:textId="657C35ED" w:rsidR="0059425C" w:rsidRPr="000514E5" w:rsidRDefault="000514E5" w:rsidP="000514E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Przestrzeń inwestycyjna a ryzyko ekonomiczne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514E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514E5">
              <w:rPr>
                <w:rFonts w:ascii="Corbel" w:hAnsi="Corbel"/>
                <w:sz w:val="24"/>
                <w:szCs w:val="24"/>
              </w:rPr>
              <w:t>Geonarracje</w:t>
            </w:r>
            <w:proofErr w:type="spellEnd"/>
            <w:r w:rsidRPr="000514E5">
              <w:rPr>
                <w:rFonts w:ascii="Corbel" w:hAnsi="Corbel"/>
                <w:sz w:val="24"/>
                <w:szCs w:val="24"/>
              </w:rPr>
              <w:t xml:space="preserve"> jako narzędzia analizy ekonomicznej</w:t>
            </w:r>
          </w:p>
        </w:tc>
      </w:tr>
      <w:tr w:rsidR="0059425C" w:rsidRPr="009C54AE" w14:paraId="47FCA316" w14:textId="77777777" w:rsidTr="005074EB">
        <w:tc>
          <w:tcPr>
            <w:tcW w:w="9520" w:type="dxa"/>
          </w:tcPr>
          <w:p w14:paraId="5EF3BF3E" w14:textId="1D017774" w:rsidR="0059425C" w:rsidRPr="000514E5" w:rsidRDefault="000514E5" w:rsidP="00E705A8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Nowoczesne podejścia do analizy lokalizacji w decyzjach inwestycyjnych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behavioral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location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theory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location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intelligence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>)</w:t>
            </w:r>
          </w:p>
        </w:tc>
      </w:tr>
      <w:tr w:rsidR="00E705A8" w:rsidRPr="009C54AE" w14:paraId="7C32896F" w14:textId="77777777" w:rsidTr="005074EB">
        <w:tc>
          <w:tcPr>
            <w:tcW w:w="9520" w:type="dxa"/>
          </w:tcPr>
          <w:p w14:paraId="2E70D885" w14:textId="3D5EE283" w:rsidR="000514E5" w:rsidRPr="00113037" w:rsidRDefault="000514E5" w:rsidP="000514E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Technologie przestrzenne w analizie rynku: GIS,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geostatystyka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geowizualizacja</w:t>
            </w:r>
            <w:proofErr w:type="spellEnd"/>
          </w:p>
          <w:p w14:paraId="42095C9B" w14:textId="3A2F2302" w:rsidR="00E705A8" w:rsidRPr="009C54AE" w:rsidRDefault="000514E5" w:rsidP="000514E5">
            <w:pPr>
              <w:pStyle w:val="Akapitzlist"/>
              <w:tabs>
                <w:tab w:val="left" w:pos="1200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– podstawy użycia </w:t>
            </w:r>
            <w:proofErr w:type="spellStart"/>
            <w:r w:rsidRPr="00113037">
              <w:rPr>
                <w:rFonts w:ascii="Corbel" w:hAnsi="Corbel"/>
                <w:bCs/>
                <w:sz w:val="24"/>
                <w:szCs w:val="24"/>
              </w:rPr>
              <w:t>ArcGIS</w:t>
            </w:r>
            <w:proofErr w:type="spellEnd"/>
            <w:r w:rsidRPr="00113037">
              <w:rPr>
                <w:rFonts w:ascii="Corbel" w:hAnsi="Corbel"/>
                <w:bCs/>
                <w:sz w:val="24"/>
                <w:szCs w:val="24"/>
              </w:rPr>
              <w:t>/QGIS w ekonomii</w:t>
            </w:r>
          </w:p>
        </w:tc>
      </w:tr>
      <w:tr w:rsidR="00E705A8" w:rsidRPr="009C54AE" w14:paraId="05CA8805" w14:textId="77777777" w:rsidTr="00DD19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25C" w14:textId="67273BA9" w:rsidR="00E705A8" w:rsidRPr="000514E5" w:rsidRDefault="000514E5" w:rsidP="000514E5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Analiza danych przestrzennych w planowaniu inwestycji publicznych i prywatnych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(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>dane statystyczne, urbanistyczne, środowiskowe, infrastrukturalne</w:t>
            </w:r>
            <w:r>
              <w:rPr>
                <w:rFonts w:ascii="Corbel" w:hAnsi="Corbel"/>
                <w:bCs/>
                <w:sz w:val="24"/>
                <w:szCs w:val="24"/>
              </w:rPr>
              <w:t>)</w:t>
            </w:r>
          </w:p>
        </w:tc>
      </w:tr>
      <w:tr w:rsidR="00E705A8" w:rsidRPr="009C54AE" w14:paraId="78E3F921" w14:textId="77777777" w:rsidTr="00DD19C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DE11" w14:textId="7F41FA8F" w:rsidR="00E705A8" w:rsidRPr="000514E5" w:rsidRDefault="000514E5" w:rsidP="00221CE4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Wskaźniki atrakcyjności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 xml:space="preserve"> przestrzeni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inwestycyjnej 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>miast, gmin i regionów</w:t>
            </w:r>
          </w:p>
        </w:tc>
      </w:tr>
      <w:tr w:rsidR="00E705A8" w:rsidRPr="009C54AE" w14:paraId="2B26D4C8" w14:textId="77777777" w:rsidTr="005074EB">
        <w:tc>
          <w:tcPr>
            <w:tcW w:w="9520" w:type="dxa"/>
          </w:tcPr>
          <w:p w14:paraId="5795DC07" w14:textId="4A4BF8DD" w:rsidR="00113037" w:rsidRPr="000514E5" w:rsidRDefault="00113037" w:rsidP="00221CE4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113037">
              <w:rPr>
                <w:rFonts w:ascii="Corbel" w:hAnsi="Corbel"/>
                <w:bCs/>
                <w:sz w:val="24"/>
                <w:szCs w:val="24"/>
              </w:rPr>
              <w:t>Przyszłość przestrzeni inwestycyjnej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 xml:space="preserve">Detekcja </w:t>
            </w:r>
            <w:proofErr w:type="spellStart"/>
            <w:r w:rsidR="0086091B">
              <w:rPr>
                <w:rFonts w:ascii="Corbel" w:hAnsi="Corbel"/>
                <w:bCs/>
                <w:sz w:val="24"/>
                <w:szCs w:val="24"/>
              </w:rPr>
              <w:t>ryzyk</w:t>
            </w:r>
            <w:proofErr w:type="spellEnd"/>
            <w:r w:rsidR="0086091B">
              <w:rPr>
                <w:rFonts w:ascii="Corbel" w:hAnsi="Corbel"/>
                <w:bCs/>
                <w:sz w:val="24"/>
                <w:szCs w:val="24"/>
              </w:rPr>
              <w:t xml:space="preserve"> przestrzennych.</w:t>
            </w:r>
            <w:r w:rsidR="000514E5">
              <w:rPr>
                <w:rFonts w:ascii="Corbel" w:hAnsi="Corbel"/>
                <w:bCs/>
                <w:sz w:val="24"/>
                <w:szCs w:val="24"/>
              </w:rPr>
              <w:t xml:space="preserve"> J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ak uczenie maszynowe 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 xml:space="preserve">i sztuczna inteligencja 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>zmieni</w:t>
            </w:r>
            <w:r w:rsidR="0086091B">
              <w:rPr>
                <w:rFonts w:ascii="Corbel" w:hAnsi="Corbel"/>
                <w:bCs/>
                <w:sz w:val="24"/>
                <w:szCs w:val="24"/>
              </w:rPr>
              <w:t>ają</w:t>
            </w:r>
            <w:r w:rsidRPr="00113037">
              <w:rPr>
                <w:rFonts w:ascii="Corbel" w:hAnsi="Corbel"/>
                <w:bCs/>
                <w:sz w:val="24"/>
                <w:szCs w:val="24"/>
              </w:rPr>
              <w:t xml:space="preserve"> analizę przestrzeni</w:t>
            </w:r>
          </w:p>
        </w:tc>
      </w:tr>
    </w:tbl>
    <w:p w14:paraId="24AF57CD" w14:textId="77777777" w:rsidR="00EB25D7" w:rsidRPr="00EB25D7" w:rsidRDefault="00EB25D7" w:rsidP="00EB25D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AF977E" w14:textId="2AB60A21" w:rsidR="0085747A" w:rsidRPr="00DD19CC" w:rsidRDefault="0085747A" w:rsidP="00DD19C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D19C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D19CC">
        <w:rPr>
          <w:rFonts w:ascii="Corbel" w:hAnsi="Corbel"/>
          <w:sz w:val="24"/>
          <w:szCs w:val="24"/>
        </w:rPr>
        <w:t xml:space="preserve">, </w:t>
      </w:r>
      <w:r w:rsidRPr="00DD19CC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09997DAB" w:rsidR="008C6652" w:rsidRPr="00D843C1" w:rsidRDefault="00811199" w:rsidP="00867F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przestrzeni inwestycyjnej z wykorzystaniem Wskaźnika Inwestycyjnej Gotowości WIG </w:t>
            </w:r>
          </w:p>
        </w:tc>
      </w:tr>
      <w:tr w:rsidR="00811199" w:rsidRPr="009C54AE" w14:paraId="415FBE94" w14:textId="77777777" w:rsidTr="00261537">
        <w:tc>
          <w:tcPr>
            <w:tcW w:w="9520" w:type="dxa"/>
          </w:tcPr>
          <w:p w14:paraId="0AED0183" w14:textId="6E940D03" w:rsidR="00811199" w:rsidRPr="009C54AE" w:rsidRDefault="00811199" w:rsidP="008111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Analiza otwartych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 xml:space="preserve"> dany</w:t>
            </w:r>
            <w:r>
              <w:rPr>
                <w:rFonts w:ascii="Corbel" w:hAnsi="Corbel"/>
                <w:bCs/>
                <w:sz w:val="24"/>
                <w:szCs w:val="24"/>
              </w:rPr>
              <w:t>ch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 xml:space="preserve"> przestrzennymi (BDOT, GUS, </w:t>
            </w:r>
            <w:proofErr w:type="spellStart"/>
            <w:r w:rsidRPr="00410D76">
              <w:rPr>
                <w:rFonts w:ascii="Corbel" w:hAnsi="Corbel"/>
                <w:bCs/>
                <w:sz w:val="24"/>
                <w:szCs w:val="24"/>
              </w:rPr>
              <w:t>Geoportal</w:t>
            </w:r>
            <w:proofErr w:type="spellEnd"/>
            <w:r w:rsidRPr="00410D76">
              <w:rPr>
                <w:rFonts w:ascii="Corbel" w:hAnsi="Corbel"/>
                <w:bCs/>
                <w:sz w:val="24"/>
                <w:szCs w:val="24"/>
              </w:rPr>
              <w:t>, TERYT)</w:t>
            </w:r>
          </w:p>
        </w:tc>
      </w:tr>
      <w:tr w:rsidR="00811199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5C601F0D" w:rsidR="00811199" w:rsidRPr="009C54AE" w:rsidRDefault="00811199" w:rsidP="008111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M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>odel</w:t>
            </w: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 xml:space="preserve"> oceny inwestycyjnej lokalizacji</w:t>
            </w:r>
          </w:p>
        </w:tc>
      </w:tr>
      <w:tr w:rsidR="00AA6A63" w:rsidRPr="009C54AE" w14:paraId="1C747E5F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58A4" w14:textId="3A414DEE" w:rsidR="00AA6A63" w:rsidRDefault="00AA6A63" w:rsidP="008111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lokalnej przestrzeni inwestycyjnej</w:t>
            </w:r>
          </w:p>
        </w:tc>
      </w:tr>
      <w:tr w:rsidR="00AA6A63" w:rsidRPr="009C54AE" w14:paraId="32825FE9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225" w14:textId="73A210CA" w:rsidR="00AA6A63" w:rsidRDefault="00AA6A63" w:rsidP="008111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Raport przestrzenny dla inwestora</w:t>
            </w:r>
          </w:p>
        </w:tc>
      </w:tr>
      <w:tr w:rsidR="00AA6A63" w:rsidRPr="009C54AE" w14:paraId="6F7A3003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F22" w14:textId="31E8BDE3" w:rsidR="00AA6A63" w:rsidRDefault="00AA6A63" w:rsidP="00AA6A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Geowizualizacja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Mapy popytu inwestycyjnego. Analiza potencjału przestrzeni inwestycyjnej. </w:t>
            </w:r>
          </w:p>
        </w:tc>
      </w:tr>
      <w:tr w:rsidR="00AA6A63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09761138" w:rsidR="00AA6A63" w:rsidRDefault="00AA6A63" w:rsidP="00AA6A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0D76">
              <w:rPr>
                <w:rFonts w:ascii="Corbel" w:hAnsi="Corbel"/>
                <w:bCs/>
                <w:sz w:val="24"/>
                <w:szCs w:val="24"/>
              </w:rPr>
              <w:t>Zastosowanie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nowoczesnych technologii</w:t>
            </w:r>
            <w:r w:rsidRPr="00410D76">
              <w:rPr>
                <w:rFonts w:ascii="Corbel" w:hAnsi="Corbel"/>
                <w:bCs/>
                <w:sz w:val="24"/>
                <w:szCs w:val="24"/>
              </w:rPr>
              <w:t xml:space="preserve"> w ocenie ryzyka przestrzennego</w:t>
            </w:r>
          </w:p>
        </w:tc>
      </w:tr>
      <w:tr w:rsidR="00AA6A63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55A65542" w:rsidR="00AA6A63" w:rsidRDefault="00AA6A63" w:rsidP="00AA6A6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Analiza danych przestrzennych w czasie rzeczywistym</w:t>
            </w:r>
          </w:p>
        </w:tc>
      </w:tr>
    </w:tbl>
    <w:p w14:paraId="4D7CBF91" w14:textId="77777777" w:rsidR="00AA6A63" w:rsidRDefault="00AA6A6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EF2876" w14:textId="6921B72A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22476" w14:textId="77777777" w:rsidR="00AD7AFF" w:rsidRDefault="00AD7AFF" w:rsidP="00AD7AF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24F5A">
        <w:rPr>
          <w:rFonts w:ascii="Corbel" w:hAnsi="Corbel"/>
          <w:b w:val="0"/>
          <w:smallCaps w:val="0"/>
          <w:szCs w:val="24"/>
        </w:rPr>
        <w:t>Wykład: wykład problemowy, wyk</w:t>
      </w:r>
      <w:r>
        <w:rPr>
          <w:rFonts w:ascii="Corbel" w:hAnsi="Corbel"/>
          <w:b w:val="0"/>
          <w:smallCaps w:val="0"/>
          <w:szCs w:val="24"/>
        </w:rPr>
        <w:t>ład z prezentacją multimedialną.</w:t>
      </w:r>
    </w:p>
    <w:p w14:paraId="4C890A4F" w14:textId="420B67A2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4F76CC">
        <w:rPr>
          <w:rFonts w:ascii="Corbel" w:hAnsi="Corbel"/>
          <w:b w:val="0"/>
          <w:smallCaps w:val="0"/>
          <w:szCs w:val="24"/>
        </w:rPr>
        <w:t xml:space="preserve">analiza tekstów z dyskusją, metoda projektów (projekt grupowy – </w:t>
      </w:r>
      <w:r w:rsidR="00557B1E">
        <w:rPr>
          <w:rFonts w:ascii="Corbel" w:hAnsi="Corbel"/>
          <w:b w:val="0"/>
          <w:smallCaps w:val="0"/>
          <w:szCs w:val="24"/>
        </w:rPr>
        <w:t>analiza wybranej przestrzeni inwestycyjnej</w:t>
      </w:r>
      <w:r w:rsidR="004F76CC">
        <w:rPr>
          <w:rFonts w:ascii="Corbel" w:hAnsi="Corbel"/>
          <w:b w:val="0"/>
          <w:smallCaps w:val="0"/>
          <w:szCs w:val="24"/>
        </w:rPr>
        <w:t>), praca w grupach (dyskusja moderowana).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721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721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D27DB" w:rsidRPr="00E72150" w14:paraId="25DC3255" w14:textId="77777777" w:rsidTr="00903060">
        <w:tc>
          <w:tcPr>
            <w:tcW w:w="1962" w:type="dxa"/>
          </w:tcPr>
          <w:p w14:paraId="40AD90B6" w14:textId="77777777" w:rsidR="00BD27DB" w:rsidRPr="00BD27DB" w:rsidRDefault="00BD27DB" w:rsidP="00BD27D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92509CE" w14:textId="5426DF14" w:rsid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zaliczenie ustne</w:t>
            </w:r>
            <w:r w:rsidR="00410D76">
              <w:rPr>
                <w:rFonts w:ascii="Corbel" w:hAnsi="Corbel"/>
                <w:sz w:val="24"/>
                <w:szCs w:val="24"/>
              </w:rPr>
              <w:t>, projekt zaliczeniowy</w:t>
            </w:r>
          </w:p>
          <w:p w14:paraId="44B14AEE" w14:textId="77777777" w:rsid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5D956F35" w14:textId="4FF2EC9C" w:rsidR="00BD27DB" w:rsidRPr="00BD27DB" w:rsidRDefault="00BD27DB" w:rsidP="00BD27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vAlign w:val="center"/>
          </w:tcPr>
          <w:p w14:paraId="02899B39" w14:textId="77777777" w:rsidR="00BD27DB" w:rsidRDefault="00BD27DB" w:rsidP="00BD2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48D81CF8" w14:textId="3E73FBA4" w:rsidR="00BD27DB" w:rsidRPr="00E72150" w:rsidRDefault="00BD27DB" w:rsidP="00BD27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6893CFCA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265" w14:textId="1F45C81A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FB8F" w14:textId="22BBD01B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</w:t>
            </w:r>
            <w:r w:rsidR="00853690">
              <w:rPr>
                <w:rFonts w:ascii="Corbel" w:hAnsi="Corbel"/>
                <w:sz w:val="24"/>
                <w:szCs w:val="24"/>
              </w:rPr>
              <w:t>ojekt zaliczeniowy</w:t>
            </w:r>
            <w:r>
              <w:rPr>
                <w:rFonts w:ascii="Corbel" w:hAnsi="Corbel"/>
                <w:sz w:val="24"/>
                <w:szCs w:val="24"/>
              </w:rPr>
              <w:t>, zaliczenie ustne</w:t>
            </w:r>
          </w:p>
          <w:p w14:paraId="0AB796DD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402354B5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4FA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031570C4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5E7C4980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842" w14:textId="32120C8F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lastRenderedPageBreak/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75D" w14:textId="16322935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53690">
              <w:rPr>
                <w:rFonts w:ascii="Corbel" w:hAnsi="Corbel"/>
                <w:sz w:val="24"/>
                <w:szCs w:val="24"/>
              </w:rPr>
              <w:t>projekt zaliczeniowy</w:t>
            </w:r>
          </w:p>
          <w:p w14:paraId="332F44C8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376E76C3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E2F8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52E60C8C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D27DB" w:rsidRPr="00E72150" w14:paraId="5B78D26B" w14:textId="77777777" w:rsidTr="00BD27DB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9E4" w14:textId="6A294761" w:rsidR="00BD27DB" w:rsidRPr="00BD27DB" w:rsidRDefault="00BD27DB" w:rsidP="005074E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00BD27DB">
              <w:rPr>
                <w:rFonts w:ascii="Corbel" w:hAnsi="Corbel"/>
                <w:bCs/>
                <w:szCs w:val="24"/>
              </w:rPr>
              <w:t>ek</w:t>
            </w:r>
            <w:proofErr w:type="spellEnd"/>
            <w:r w:rsidRPr="00BD27DB">
              <w:rPr>
                <w:rFonts w:ascii="Corbel" w:hAnsi="Corbel"/>
                <w:bCs/>
                <w:szCs w:val="24"/>
              </w:rPr>
              <w:t>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DA3B" w14:textId="12F1AB35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53690">
              <w:rPr>
                <w:rFonts w:ascii="Corbel" w:hAnsi="Corbel"/>
                <w:sz w:val="24"/>
                <w:szCs w:val="24"/>
              </w:rPr>
              <w:t>projekt zaliczeniowy</w:t>
            </w:r>
          </w:p>
          <w:p w14:paraId="7FDABA35" w14:textId="77777777" w:rsid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4639E4">
              <w:rPr>
                <w:rFonts w:ascii="Corbel" w:hAnsi="Corbel"/>
                <w:sz w:val="24"/>
                <w:szCs w:val="24"/>
              </w:rPr>
              <w:t>wypowiedź studenta w czasie zajęć</w:t>
            </w:r>
          </w:p>
          <w:p w14:paraId="05268CFA" w14:textId="77777777" w:rsidR="00BD27DB" w:rsidRPr="00BD27DB" w:rsidRDefault="00BD27DB" w:rsidP="00507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obserwacja w trakcie zajęć 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00E7" w14:textId="77777777" w:rsidR="00BD27DB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 </w:t>
            </w:r>
          </w:p>
          <w:p w14:paraId="625E6C97" w14:textId="77777777" w:rsidR="00BD27DB" w:rsidRPr="00E72150" w:rsidRDefault="00BD27DB" w:rsidP="005074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BB25A8" w14:textId="77777777" w:rsidTr="00923D7D">
        <w:tc>
          <w:tcPr>
            <w:tcW w:w="9670" w:type="dxa"/>
          </w:tcPr>
          <w:p w14:paraId="671711E5" w14:textId="5E61D517" w:rsidR="005B0329" w:rsidRDefault="005B0329" w:rsidP="005B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zaliczenie ustne obejmujące materiał z wykładów (ocena minimum 3.0) </w:t>
            </w:r>
          </w:p>
          <w:p w14:paraId="5A99B3BB" w14:textId="77777777" w:rsidR="00EA0AFC" w:rsidRPr="004409B2" w:rsidRDefault="00EA0AFC" w:rsidP="00EA0AF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409B2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14:paraId="5590F6A8" w14:textId="77777777" w:rsidR="00EA0AFC" w:rsidRDefault="00EA0AFC" w:rsidP="00EA0AF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ćwiczeń jest:</w:t>
            </w:r>
          </w:p>
          <w:p w14:paraId="3553702F" w14:textId="66AF98BD" w:rsidR="00EA0AFC" w:rsidRDefault="00EA0AFC" w:rsidP="00EA0A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otrzymanie pozytywnej oceny z projektu (przygot</w:t>
            </w:r>
            <w:r w:rsidR="00410D76">
              <w:rPr>
                <w:rFonts w:ascii="Corbel" w:hAnsi="Corbel"/>
                <w:b w:val="0"/>
                <w:smallCaps w:val="0"/>
                <w:szCs w:val="24"/>
              </w:rPr>
              <w:t>owanie analizy wybranej przestrzeni inwestycyjnej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),</w:t>
            </w:r>
          </w:p>
          <w:p w14:paraId="5D039D27" w14:textId="5B94736F" w:rsidR="00EA0AFC" w:rsidRDefault="00EA0AFC" w:rsidP="00EA0AFC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otrzymanie pozytywnej oceny za zaprezentowanie </w:t>
            </w:r>
            <w:r w:rsidR="00410D76">
              <w:rPr>
                <w:rFonts w:ascii="Corbel" w:hAnsi="Corbel"/>
                <w:b w:val="0"/>
                <w:smallCaps w:val="0"/>
                <w:szCs w:val="24"/>
              </w:rPr>
              <w:t>projektu</w:t>
            </w:r>
            <w:r w:rsidR="003A25C7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indywidualne wystąpienie na forum grupy ćwiczeniowej oraz </w:t>
            </w:r>
            <w:r w:rsidR="003A25C7">
              <w:rPr>
                <w:rFonts w:ascii="Corbel" w:hAnsi="Corbel"/>
                <w:b w:val="0"/>
                <w:smallCaps w:val="0"/>
                <w:szCs w:val="24"/>
              </w:rPr>
              <w:t xml:space="preserve">(opcjonalnie)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 potencjalnymi interesariuszami. </w:t>
            </w:r>
          </w:p>
          <w:p w14:paraId="6EB0D874" w14:textId="77777777" w:rsidR="00EA0AFC" w:rsidRDefault="00EA0AFC" w:rsidP="00EA0A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6CBA94" w14:textId="77777777" w:rsidR="00EA0AFC" w:rsidRDefault="00EA0AFC" w:rsidP="00EA0A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FC53F6">
              <w:rPr>
                <w:rFonts w:ascii="Corbel" w:hAnsi="Corbel"/>
                <w:b w:val="0"/>
                <w:smallCaps w:val="0"/>
                <w:szCs w:val="24"/>
              </w:rPr>
              <w:t>inimum niezbędne do zaliczenia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 oraz waga ocen na ćwiczeniach:</w:t>
            </w:r>
          </w:p>
          <w:p w14:paraId="133E6A8E" w14:textId="77777777" w:rsidR="00EA0AFC" w:rsidRDefault="00EA0AFC" w:rsidP="00EA0AFC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Ocena merytoryczna projektu (waga 2) – minimum 3.0 za przedłożony projekt.</w:t>
            </w:r>
          </w:p>
          <w:p w14:paraId="5C8A7232" w14:textId="77777777" w:rsidR="00EA0AFC" w:rsidRDefault="00EA0AFC" w:rsidP="00EA0AFC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 Ocena sposobu i formy przedstawienia opracowania oraz doboru grupy interesariuszy projektu (waga 3) – minimum 3.0 za zaprezentowanie założeń opracowanego projektu.</w:t>
            </w:r>
          </w:p>
          <w:p w14:paraId="6668DB8A" w14:textId="37370B95" w:rsidR="00451640" w:rsidRPr="009C54AE" w:rsidRDefault="00EA0AFC" w:rsidP="00EA0AFC">
            <w:pPr>
              <w:pStyle w:val="Punktygwne"/>
              <w:spacing w:before="12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Oceny cząstkowe z pracy indywidualnej oraz grupowej na zajęciach oraz z aktywności w dyskusjach (waga 1). </w:t>
            </w: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F02C04D" w14:textId="77777777" w:rsidTr="7F313B83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4D23898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40F1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7F313B83">
        <w:tc>
          <w:tcPr>
            <w:tcW w:w="4962" w:type="dxa"/>
          </w:tcPr>
          <w:p w14:paraId="479817F9" w14:textId="63837208" w:rsidR="0085747A" w:rsidRPr="009C54AE" w:rsidRDefault="00C61DC5" w:rsidP="005F67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7F501600" w:rsidR="0085747A" w:rsidRPr="009C54AE" w:rsidRDefault="007B5442" w:rsidP="00940F1E">
            <w:pPr>
              <w:pStyle w:val="Akapitzlist"/>
              <w:spacing w:after="0" w:line="240" w:lineRule="auto"/>
              <w:ind w:left="0"/>
              <w:jc w:val="center"/>
            </w:pPr>
            <w:r>
              <w:t>30</w:t>
            </w:r>
          </w:p>
        </w:tc>
      </w:tr>
      <w:tr w:rsidR="00C61DC5" w:rsidRPr="009C54AE" w14:paraId="2B08EF28" w14:textId="77777777" w:rsidTr="7F313B83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00C42573" w:rsidR="00C61DC5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5D77C2D" w14:textId="77777777" w:rsidTr="7F313B83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5B1645F9" w:rsidR="00C61DC5" w:rsidRPr="009C54AE" w:rsidRDefault="007B5442" w:rsidP="00940F1E">
            <w:pPr>
              <w:pStyle w:val="Akapitzlist"/>
              <w:spacing w:after="0" w:line="240" w:lineRule="auto"/>
              <w:ind w:left="0"/>
              <w:jc w:val="center"/>
            </w:pPr>
            <w:r>
              <w:t>15</w:t>
            </w:r>
          </w:p>
        </w:tc>
      </w:tr>
      <w:tr w:rsidR="0085747A" w:rsidRPr="009C54AE" w14:paraId="1E9D0390" w14:textId="77777777" w:rsidTr="7F313B83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EB4869C" w14:textId="25552381" w:rsidR="0085747A" w:rsidRPr="009C54AE" w:rsidRDefault="00940F1E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37A375B" w14:textId="77777777" w:rsidTr="7F313B83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940F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77FB5B6" w14:textId="77777777" w:rsidR="001A1A51" w:rsidRDefault="00EB0BC6" w:rsidP="00EB0B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B0BC6">
              <w:rPr>
                <w:rFonts w:ascii="Corbel" w:hAnsi="Corbel"/>
                <w:sz w:val="24"/>
                <w:szCs w:val="24"/>
              </w:rPr>
              <w:t xml:space="preserve">Suchecki, B. (red.) (2010). </w:t>
            </w:r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>Ekonometria przestrzenna. Metody i modele analizy danych przestrzennych</w:t>
            </w:r>
            <w:r w:rsidRPr="00EB0BC6">
              <w:rPr>
                <w:rFonts w:ascii="Corbel" w:hAnsi="Corbel"/>
                <w:sz w:val="24"/>
                <w:szCs w:val="24"/>
              </w:rPr>
              <w:t>. Warszawa: C.H. Beck.</w:t>
            </w:r>
          </w:p>
          <w:p w14:paraId="7320287C" w14:textId="77777777" w:rsidR="00EB0BC6" w:rsidRDefault="00EB0BC6" w:rsidP="00EB0BC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B0BC6">
              <w:rPr>
                <w:rFonts w:ascii="Corbel" w:hAnsi="Corbel"/>
                <w:sz w:val="24"/>
                <w:szCs w:val="24"/>
              </w:rPr>
              <w:t xml:space="preserve">Szulc, E., &amp; Jankiewicz, M. (2022). </w:t>
            </w:r>
            <w:r w:rsidRPr="00EB0BC6">
              <w:rPr>
                <w:rFonts w:ascii="Corbel" w:hAnsi="Corbel"/>
                <w:i/>
                <w:iCs/>
                <w:sz w:val="24"/>
                <w:szCs w:val="24"/>
              </w:rPr>
              <w:t>Statystyczna i ekonometryczna analiza przestrzennych zjawisk ekonomicznych. Metody i zastosowania</w:t>
            </w:r>
            <w:r w:rsidRPr="00EB0BC6">
              <w:rPr>
                <w:rFonts w:ascii="Corbel" w:hAnsi="Corbel"/>
                <w:sz w:val="24"/>
                <w:szCs w:val="24"/>
              </w:rPr>
              <w:t>. Toruń: Wydawnictwo Naukowe UMK.</w:t>
            </w:r>
          </w:p>
          <w:p w14:paraId="1599D08B" w14:textId="0F08B143" w:rsidR="00506C68" w:rsidRPr="00506C68" w:rsidRDefault="00EB0BC6" w:rsidP="00506C6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A4BA6">
              <w:rPr>
                <w:rFonts w:ascii="Corbel" w:hAnsi="Corbel"/>
                <w:sz w:val="24"/>
                <w:szCs w:val="24"/>
                <w:lang w:val="en-US"/>
              </w:rPr>
              <w:t>Pászto</w:t>
            </w:r>
            <w:proofErr w:type="spellEnd"/>
            <w:r w:rsidRPr="00AA4BA6">
              <w:rPr>
                <w:rFonts w:ascii="Corbel" w:hAnsi="Corbel"/>
                <w:sz w:val="24"/>
                <w:szCs w:val="24"/>
                <w:lang w:val="en-US"/>
              </w:rPr>
              <w:t xml:space="preserve">, V., Jürgens, C., </w:t>
            </w:r>
            <w:proofErr w:type="spellStart"/>
            <w:r w:rsidRPr="00AA4BA6">
              <w:rPr>
                <w:rFonts w:ascii="Corbel" w:hAnsi="Corbel"/>
                <w:sz w:val="24"/>
                <w:szCs w:val="24"/>
                <w:lang w:val="en-US"/>
              </w:rPr>
              <w:t>Tominc</w:t>
            </w:r>
            <w:proofErr w:type="spellEnd"/>
            <w:r w:rsidRPr="00AA4BA6">
              <w:rPr>
                <w:rFonts w:ascii="Corbel" w:hAnsi="Corbel"/>
                <w:sz w:val="24"/>
                <w:szCs w:val="24"/>
                <w:lang w:val="en-US"/>
              </w:rPr>
              <w:t xml:space="preserve">, P., &amp; Burian, J. (Eds.). (2019). </w:t>
            </w:r>
            <w:proofErr w:type="spellStart"/>
            <w:r w:rsidRPr="00AA4BA6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Spationomy</w:t>
            </w:r>
            <w:proofErr w:type="spellEnd"/>
            <w:r w:rsidRPr="00AA4BA6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: Spatial Exploration of Economic Data and Methods of Interdisciplinary Analytics</w:t>
            </w:r>
            <w:r w:rsidRPr="00AA4BA6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EB0BC6">
              <w:rPr>
                <w:rFonts w:ascii="Corbel" w:hAnsi="Corbel"/>
                <w:sz w:val="24"/>
                <w:szCs w:val="24"/>
              </w:rPr>
              <w:t>Cham: Springer.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Default="0085747A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15019432" w14:textId="77777777" w:rsidR="00BC2E12" w:rsidRDefault="00506C68" w:rsidP="006E195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06C68">
              <w:rPr>
                <w:rFonts w:ascii="Corbel" w:hAnsi="Corbel"/>
                <w:sz w:val="24"/>
                <w:szCs w:val="24"/>
              </w:rPr>
              <w:t>Heffner</w:t>
            </w:r>
            <w:proofErr w:type="spellEnd"/>
            <w:r w:rsidRPr="00506C68">
              <w:rPr>
                <w:rFonts w:ascii="Corbel" w:hAnsi="Corbel"/>
                <w:sz w:val="24"/>
                <w:szCs w:val="24"/>
              </w:rPr>
              <w:t xml:space="preserve">, K., &amp; Gibas, P. (2007). 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Analiza ekonomiczno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noBreakHyphen/>
              <w:t>przestrzenna</w:t>
            </w:r>
            <w:r w:rsidRPr="00506C68">
              <w:rPr>
                <w:rFonts w:ascii="Corbel" w:hAnsi="Corbel"/>
                <w:sz w:val="24"/>
                <w:szCs w:val="24"/>
              </w:rPr>
              <w:t xml:space="preserve">. Katowice: Wydawnictwo Akademii Ekonomicznej im. Karola Adamieckiego. </w:t>
            </w:r>
          </w:p>
          <w:p w14:paraId="5847027C" w14:textId="77777777" w:rsidR="00506C68" w:rsidRDefault="00506C68" w:rsidP="006E195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6C68">
              <w:rPr>
                <w:rFonts w:ascii="Corbel" w:hAnsi="Corbel"/>
                <w:sz w:val="24"/>
                <w:szCs w:val="24"/>
              </w:rPr>
              <w:t xml:space="preserve">Pelczar, S. (2023). 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Plan ogólny i miejscowy plan zagospodarowania przestrzennego w świetle nowelizacji ustawy</w:t>
            </w:r>
            <w:r w:rsidRPr="00506C6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Przestrzeń, Ekonomia, Społeczeństwo</w:t>
            </w:r>
            <w:r w:rsidRPr="00506C68">
              <w:rPr>
                <w:rFonts w:ascii="Corbel" w:hAnsi="Corbel"/>
                <w:sz w:val="24"/>
                <w:szCs w:val="24"/>
              </w:rPr>
              <w:t>, 55, s. 151–165.</w:t>
            </w:r>
          </w:p>
          <w:p w14:paraId="7DB4BBB7" w14:textId="091EF6D5" w:rsidR="00506C68" w:rsidRPr="0004104C" w:rsidRDefault="00506C68" w:rsidP="006E1950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06C68">
              <w:rPr>
                <w:rFonts w:ascii="Corbel" w:hAnsi="Corbel"/>
                <w:sz w:val="24"/>
                <w:szCs w:val="24"/>
              </w:rPr>
              <w:t xml:space="preserve">Śleszyński, P., Kowalewski, A., Markowski, T., </w:t>
            </w:r>
            <w:proofErr w:type="spellStart"/>
            <w:r w:rsidRPr="00506C68">
              <w:rPr>
                <w:rFonts w:ascii="Corbel" w:hAnsi="Corbel"/>
                <w:sz w:val="24"/>
                <w:szCs w:val="24"/>
              </w:rPr>
              <w:t>Legutko</w:t>
            </w:r>
            <w:proofErr w:type="spellEnd"/>
            <w:r w:rsidRPr="00506C68">
              <w:rPr>
                <w:rFonts w:ascii="Corbel" w:hAnsi="Corbel"/>
                <w:sz w:val="24"/>
                <w:szCs w:val="24"/>
              </w:rPr>
              <w:noBreakHyphen/>
              <w:t xml:space="preserve">Kobus, P., &amp; Nowak, M. (2020). </w:t>
            </w:r>
            <w:r w:rsidRPr="00AA4BA6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The Contemporary Economic Costs of Spatial Chaos: Evidence from Poland</w:t>
            </w:r>
            <w:r w:rsidRPr="00AA4BA6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506C68">
              <w:rPr>
                <w:rFonts w:ascii="Corbel" w:hAnsi="Corbel"/>
                <w:i/>
                <w:iCs/>
                <w:sz w:val="24"/>
                <w:szCs w:val="24"/>
              </w:rPr>
              <w:t>Land</w:t>
            </w:r>
            <w:r w:rsidRPr="00506C68">
              <w:rPr>
                <w:rFonts w:ascii="Corbel" w:hAnsi="Corbel"/>
                <w:sz w:val="24"/>
                <w:szCs w:val="24"/>
              </w:rPr>
              <w:t>, 9(7), 214.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BAC25DD" w14:textId="77777777" w:rsidR="00CF19AC" w:rsidRDefault="00CF19AC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C6E587" w14:textId="77777777" w:rsidR="00CF19AC" w:rsidRPr="009C54AE" w:rsidRDefault="00CF19AC" w:rsidP="00EB0BC6">
      <w:pPr>
        <w:pStyle w:val="Punktygwne"/>
        <w:spacing w:before="0" w:after="0"/>
        <w:rPr>
          <w:rFonts w:ascii="Corbel" w:hAnsi="Corbel"/>
          <w:szCs w:val="24"/>
        </w:rPr>
      </w:pPr>
    </w:p>
    <w:sectPr w:rsidR="00CF19AC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6A605" w14:textId="77777777" w:rsidR="00127E69" w:rsidRDefault="00127E69" w:rsidP="00C16ABF">
      <w:pPr>
        <w:spacing w:after="0" w:line="240" w:lineRule="auto"/>
      </w:pPr>
      <w:r>
        <w:separator/>
      </w:r>
    </w:p>
  </w:endnote>
  <w:endnote w:type="continuationSeparator" w:id="0">
    <w:p w14:paraId="70DEE590" w14:textId="77777777" w:rsidR="00127E69" w:rsidRDefault="00127E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7909B" w14:textId="77777777" w:rsidR="00127E69" w:rsidRDefault="00127E69" w:rsidP="00C16ABF">
      <w:pPr>
        <w:spacing w:after="0" w:line="240" w:lineRule="auto"/>
      </w:pPr>
      <w:r>
        <w:separator/>
      </w:r>
    </w:p>
  </w:footnote>
  <w:footnote w:type="continuationSeparator" w:id="0">
    <w:p w14:paraId="544653DB" w14:textId="77777777" w:rsidR="00127E69" w:rsidRDefault="00127E69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23846"/>
    <w:multiLevelType w:val="hybridMultilevel"/>
    <w:tmpl w:val="E95C0E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E3055C"/>
    <w:multiLevelType w:val="multilevel"/>
    <w:tmpl w:val="78028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602497"/>
    <w:multiLevelType w:val="multilevel"/>
    <w:tmpl w:val="C0D08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5F4A53"/>
    <w:multiLevelType w:val="hybridMultilevel"/>
    <w:tmpl w:val="2BD28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D65455"/>
    <w:multiLevelType w:val="multilevel"/>
    <w:tmpl w:val="071C15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A7435D"/>
    <w:multiLevelType w:val="hybridMultilevel"/>
    <w:tmpl w:val="4B906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331392">
    <w:abstractNumId w:val="1"/>
  </w:num>
  <w:num w:numId="2" w16cid:durableId="120419970">
    <w:abstractNumId w:val="3"/>
  </w:num>
  <w:num w:numId="3" w16cid:durableId="1520311042">
    <w:abstractNumId w:val="2"/>
  </w:num>
  <w:num w:numId="4" w16cid:durableId="640425847">
    <w:abstractNumId w:val="5"/>
  </w:num>
  <w:num w:numId="5" w16cid:durableId="1928952907">
    <w:abstractNumId w:val="4"/>
  </w:num>
  <w:num w:numId="6" w16cid:durableId="499273142">
    <w:abstractNumId w:val="0"/>
  </w:num>
  <w:num w:numId="7" w16cid:durableId="27159783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D5E"/>
    <w:rsid w:val="00015B8F"/>
    <w:rsid w:val="00016446"/>
    <w:rsid w:val="00022ECE"/>
    <w:rsid w:val="0004104C"/>
    <w:rsid w:val="00042A51"/>
    <w:rsid w:val="00042D2E"/>
    <w:rsid w:val="00044C82"/>
    <w:rsid w:val="000514E5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3E37"/>
    <w:rsid w:val="000C00FB"/>
    <w:rsid w:val="000C3C12"/>
    <w:rsid w:val="000D04B0"/>
    <w:rsid w:val="000E1153"/>
    <w:rsid w:val="000E1E14"/>
    <w:rsid w:val="000F1C57"/>
    <w:rsid w:val="000F5615"/>
    <w:rsid w:val="00103BC3"/>
    <w:rsid w:val="00113037"/>
    <w:rsid w:val="00120E7F"/>
    <w:rsid w:val="00124BFF"/>
    <w:rsid w:val="0012560E"/>
    <w:rsid w:val="00127108"/>
    <w:rsid w:val="00127E69"/>
    <w:rsid w:val="00134B13"/>
    <w:rsid w:val="00146BC0"/>
    <w:rsid w:val="00153C41"/>
    <w:rsid w:val="00154105"/>
    <w:rsid w:val="00154381"/>
    <w:rsid w:val="00161E7F"/>
    <w:rsid w:val="001640A7"/>
    <w:rsid w:val="00164FA7"/>
    <w:rsid w:val="00166A03"/>
    <w:rsid w:val="001718A7"/>
    <w:rsid w:val="001737CF"/>
    <w:rsid w:val="0017512A"/>
    <w:rsid w:val="00175334"/>
    <w:rsid w:val="00176083"/>
    <w:rsid w:val="00181FFD"/>
    <w:rsid w:val="00186C7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1CE4"/>
    <w:rsid w:val="0022343B"/>
    <w:rsid w:val="0022477D"/>
    <w:rsid w:val="00224E6E"/>
    <w:rsid w:val="002278A9"/>
    <w:rsid w:val="00230C59"/>
    <w:rsid w:val="002336F9"/>
    <w:rsid w:val="00235A76"/>
    <w:rsid w:val="0024028F"/>
    <w:rsid w:val="00244ABC"/>
    <w:rsid w:val="00261537"/>
    <w:rsid w:val="00274358"/>
    <w:rsid w:val="0028178E"/>
    <w:rsid w:val="00281FF2"/>
    <w:rsid w:val="002857DE"/>
    <w:rsid w:val="00291567"/>
    <w:rsid w:val="002916D4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E0C86"/>
    <w:rsid w:val="002F02A3"/>
    <w:rsid w:val="002F4ABE"/>
    <w:rsid w:val="003018BA"/>
    <w:rsid w:val="0030395F"/>
    <w:rsid w:val="00305C92"/>
    <w:rsid w:val="003151C5"/>
    <w:rsid w:val="003153F9"/>
    <w:rsid w:val="0032264C"/>
    <w:rsid w:val="003343CF"/>
    <w:rsid w:val="00346FE9"/>
    <w:rsid w:val="0034759A"/>
    <w:rsid w:val="003503F6"/>
    <w:rsid w:val="003530DD"/>
    <w:rsid w:val="00356101"/>
    <w:rsid w:val="003616F2"/>
    <w:rsid w:val="00363F78"/>
    <w:rsid w:val="003A0A5B"/>
    <w:rsid w:val="003A1176"/>
    <w:rsid w:val="003A25C7"/>
    <w:rsid w:val="003C0BAE"/>
    <w:rsid w:val="003D18A9"/>
    <w:rsid w:val="003D6CE2"/>
    <w:rsid w:val="003E1941"/>
    <w:rsid w:val="003E2FE6"/>
    <w:rsid w:val="003E3347"/>
    <w:rsid w:val="003E49D5"/>
    <w:rsid w:val="003F205D"/>
    <w:rsid w:val="003F38C0"/>
    <w:rsid w:val="003F6E1D"/>
    <w:rsid w:val="003F7868"/>
    <w:rsid w:val="00410D76"/>
    <w:rsid w:val="00414E3C"/>
    <w:rsid w:val="0042244A"/>
    <w:rsid w:val="004238CE"/>
    <w:rsid w:val="0042711C"/>
    <w:rsid w:val="0042745A"/>
    <w:rsid w:val="004300A7"/>
    <w:rsid w:val="00431380"/>
    <w:rsid w:val="00431D5C"/>
    <w:rsid w:val="004362C6"/>
    <w:rsid w:val="00437FA2"/>
    <w:rsid w:val="00442EA5"/>
    <w:rsid w:val="00445970"/>
    <w:rsid w:val="00451640"/>
    <w:rsid w:val="00461EFC"/>
    <w:rsid w:val="004652C2"/>
    <w:rsid w:val="00467D0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6D73"/>
    <w:rsid w:val="004B5C74"/>
    <w:rsid w:val="004B5D9D"/>
    <w:rsid w:val="004C7F91"/>
    <w:rsid w:val="004D25DA"/>
    <w:rsid w:val="004D5282"/>
    <w:rsid w:val="004D649A"/>
    <w:rsid w:val="004F1551"/>
    <w:rsid w:val="004F55A3"/>
    <w:rsid w:val="004F76CC"/>
    <w:rsid w:val="004F7A1D"/>
    <w:rsid w:val="00503C3E"/>
    <w:rsid w:val="0050496F"/>
    <w:rsid w:val="00506C68"/>
    <w:rsid w:val="00513B6F"/>
    <w:rsid w:val="00517C63"/>
    <w:rsid w:val="00535F58"/>
    <w:rsid w:val="005363C4"/>
    <w:rsid w:val="00536BDE"/>
    <w:rsid w:val="00543ACC"/>
    <w:rsid w:val="00555E55"/>
    <w:rsid w:val="00557B1E"/>
    <w:rsid w:val="0056696D"/>
    <w:rsid w:val="005669E7"/>
    <w:rsid w:val="00572966"/>
    <w:rsid w:val="0059011A"/>
    <w:rsid w:val="00592BA3"/>
    <w:rsid w:val="0059425C"/>
    <w:rsid w:val="0059484D"/>
    <w:rsid w:val="005A0855"/>
    <w:rsid w:val="005A133C"/>
    <w:rsid w:val="005A3196"/>
    <w:rsid w:val="005B0329"/>
    <w:rsid w:val="005C080F"/>
    <w:rsid w:val="005C42BA"/>
    <w:rsid w:val="005C55E5"/>
    <w:rsid w:val="005C696A"/>
    <w:rsid w:val="005E69FA"/>
    <w:rsid w:val="005E6E85"/>
    <w:rsid w:val="005F31D2"/>
    <w:rsid w:val="005F67E8"/>
    <w:rsid w:val="0061029B"/>
    <w:rsid w:val="00616227"/>
    <w:rsid w:val="00617230"/>
    <w:rsid w:val="00621CE1"/>
    <w:rsid w:val="00622185"/>
    <w:rsid w:val="006245C6"/>
    <w:rsid w:val="00627FC9"/>
    <w:rsid w:val="00647FA8"/>
    <w:rsid w:val="00650C5F"/>
    <w:rsid w:val="00654934"/>
    <w:rsid w:val="006620D9"/>
    <w:rsid w:val="00666407"/>
    <w:rsid w:val="0067110E"/>
    <w:rsid w:val="00671958"/>
    <w:rsid w:val="00675843"/>
    <w:rsid w:val="0067768F"/>
    <w:rsid w:val="006864C1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462A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2BF1"/>
    <w:rsid w:val="00763797"/>
    <w:rsid w:val="00763BF1"/>
    <w:rsid w:val="0076403D"/>
    <w:rsid w:val="00766FD4"/>
    <w:rsid w:val="0078168C"/>
    <w:rsid w:val="00787C2A"/>
    <w:rsid w:val="00790E27"/>
    <w:rsid w:val="007A4022"/>
    <w:rsid w:val="007A6E6E"/>
    <w:rsid w:val="007B5442"/>
    <w:rsid w:val="007B6899"/>
    <w:rsid w:val="007C3299"/>
    <w:rsid w:val="007C3A6C"/>
    <w:rsid w:val="007C3BCC"/>
    <w:rsid w:val="007C4546"/>
    <w:rsid w:val="007D6C65"/>
    <w:rsid w:val="007D6E56"/>
    <w:rsid w:val="007F1768"/>
    <w:rsid w:val="007F4155"/>
    <w:rsid w:val="00811199"/>
    <w:rsid w:val="008138B5"/>
    <w:rsid w:val="0081554D"/>
    <w:rsid w:val="008166A4"/>
    <w:rsid w:val="0081707E"/>
    <w:rsid w:val="00837BF3"/>
    <w:rsid w:val="008449B3"/>
    <w:rsid w:val="0085284D"/>
    <w:rsid w:val="00853690"/>
    <w:rsid w:val="0085446B"/>
    <w:rsid w:val="008552A2"/>
    <w:rsid w:val="0085747A"/>
    <w:rsid w:val="0086091B"/>
    <w:rsid w:val="00867F6A"/>
    <w:rsid w:val="00875326"/>
    <w:rsid w:val="00884922"/>
    <w:rsid w:val="00885F64"/>
    <w:rsid w:val="008917F9"/>
    <w:rsid w:val="008A45F7"/>
    <w:rsid w:val="008A7921"/>
    <w:rsid w:val="008B73CC"/>
    <w:rsid w:val="008C0CC0"/>
    <w:rsid w:val="008C19A9"/>
    <w:rsid w:val="008C228E"/>
    <w:rsid w:val="008C379D"/>
    <w:rsid w:val="008C5147"/>
    <w:rsid w:val="008C5359"/>
    <w:rsid w:val="008C5363"/>
    <w:rsid w:val="008C6652"/>
    <w:rsid w:val="008D3DFB"/>
    <w:rsid w:val="008E64F4"/>
    <w:rsid w:val="008F12C9"/>
    <w:rsid w:val="008F32BF"/>
    <w:rsid w:val="008F6E29"/>
    <w:rsid w:val="009027F8"/>
    <w:rsid w:val="0091359E"/>
    <w:rsid w:val="00916188"/>
    <w:rsid w:val="0092278F"/>
    <w:rsid w:val="00923D7D"/>
    <w:rsid w:val="00926373"/>
    <w:rsid w:val="00940F1E"/>
    <w:rsid w:val="009508DF"/>
    <w:rsid w:val="00950DAC"/>
    <w:rsid w:val="00954A07"/>
    <w:rsid w:val="009558C9"/>
    <w:rsid w:val="0098200B"/>
    <w:rsid w:val="0098261C"/>
    <w:rsid w:val="00983E2A"/>
    <w:rsid w:val="00984B23"/>
    <w:rsid w:val="00991867"/>
    <w:rsid w:val="00997F14"/>
    <w:rsid w:val="009A6183"/>
    <w:rsid w:val="009A78D9"/>
    <w:rsid w:val="009C3E31"/>
    <w:rsid w:val="009C54AE"/>
    <w:rsid w:val="009C788E"/>
    <w:rsid w:val="009D0126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3BF6"/>
    <w:rsid w:val="00A53FA5"/>
    <w:rsid w:val="00A54817"/>
    <w:rsid w:val="00A601C8"/>
    <w:rsid w:val="00A60799"/>
    <w:rsid w:val="00A73F25"/>
    <w:rsid w:val="00A81BB3"/>
    <w:rsid w:val="00A84C85"/>
    <w:rsid w:val="00A90CD2"/>
    <w:rsid w:val="00A947B1"/>
    <w:rsid w:val="00A96B0E"/>
    <w:rsid w:val="00A97DE1"/>
    <w:rsid w:val="00AA4BA6"/>
    <w:rsid w:val="00AA6A63"/>
    <w:rsid w:val="00AB053C"/>
    <w:rsid w:val="00AC6688"/>
    <w:rsid w:val="00AD1146"/>
    <w:rsid w:val="00AD27D3"/>
    <w:rsid w:val="00AD66D6"/>
    <w:rsid w:val="00AD7AFF"/>
    <w:rsid w:val="00AE1160"/>
    <w:rsid w:val="00AE203C"/>
    <w:rsid w:val="00AE2E74"/>
    <w:rsid w:val="00AE5FCB"/>
    <w:rsid w:val="00AE7C0C"/>
    <w:rsid w:val="00AF2C1E"/>
    <w:rsid w:val="00AF3D41"/>
    <w:rsid w:val="00B06142"/>
    <w:rsid w:val="00B12D08"/>
    <w:rsid w:val="00B135B1"/>
    <w:rsid w:val="00B27B1C"/>
    <w:rsid w:val="00B3130B"/>
    <w:rsid w:val="00B40ADB"/>
    <w:rsid w:val="00B43B77"/>
    <w:rsid w:val="00B43E80"/>
    <w:rsid w:val="00B55E03"/>
    <w:rsid w:val="00B607DB"/>
    <w:rsid w:val="00B66529"/>
    <w:rsid w:val="00B75946"/>
    <w:rsid w:val="00B8056E"/>
    <w:rsid w:val="00B817E2"/>
    <w:rsid w:val="00B819C8"/>
    <w:rsid w:val="00B82308"/>
    <w:rsid w:val="00B86DAA"/>
    <w:rsid w:val="00B90885"/>
    <w:rsid w:val="00B973B4"/>
    <w:rsid w:val="00BB023D"/>
    <w:rsid w:val="00BB3E6C"/>
    <w:rsid w:val="00BB520A"/>
    <w:rsid w:val="00BC2E12"/>
    <w:rsid w:val="00BC797F"/>
    <w:rsid w:val="00BD27DB"/>
    <w:rsid w:val="00BD3869"/>
    <w:rsid w:val="00BD66E9"/>
    <w:rsid w:val="00BD6FF4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17A6"/>
    <w:rsid w:val="00CA2B96"/>
    <w:rsid w:val="00CA5089"/>
    <w:rsid w:val="00CA56E5"/>
    <w:rsid w:val="00CB5CB2"/>
    <w:rsid w:val="00CD52C2"/>
    <w:rsid w:val="00CD6897"/>
    <w:rsid w:val="00CE5BAC"/>
    <w:rsid w:val="00CF19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3D0C"/>
    <w:rsid w:val="00D26B2C"/>
    <w:rsid w:val="00D30533"/>
    <w:rsid w:val="00D352C9"/>
    <w:rsid w:val="00D36BB5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86BBA"/>
    <w:rsid w:val="00DA2114"/>
    <w:rsid w:val="00DA6057"/>
    <w:rsid w:val="00DB5759"/>
    <w:rsid w:val="00DB7B93"/>
    <w:rsid w:val="00DC6D0C"/>
    <w:rsid w:val="00DD19CC"/>
    <w:rsid w:val="00DE09C0"/>
    <w:rsid w:val="00DE4A14"/>
    <w:rsid w:val="00DE6254"/>
    <w:rsid w:val="00DF2D25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67FF"/>
    <w:rsid w:val="00E61E75"/>
    <w:rsid w:val="00E63348"/>
    <w:rsid w:val="00E661B9"/>
    <w:rsid w:val="00E705A8"/>
    <w:rsid w:val="00E72150"/>
    <w:rsid w:val="00E73AAB"/>
    <w:rsid w:val="00E742AA"/>
    <w:rsid w:val="00E77E88"/>
    <w:rsid w:val="00E8107D"/>
    <w:rsid w:val="00E921FC"/>
    <w:rsid w:val="00E95259"/>
    <w:rsid w:val="00E960BB"/>
    <w:rsid w:val="00EA0AFC"/>
    <w:rsid w:val="00EA2074"/>
    <w:rsid w:val="00EA3367"/>
    <w:rsid w:val="00EA4832"/>
    <w:rsid w:val="00EA4E9D"/>
    <w:rsid w:val="00EB0BC6"/>
    <w:rsid w:val="00EB25D7"/>
    <w:rsid w:val="00EC1FC4"/>
    <w:rsid w:val="00EC4899"/>
    <w:rsid w:val="00ED03AB"/>
    <w:rsid w:val="00ED121A"/>
    <w:rsid w:val="00ED32D2"/>
    <w:rsid w:val="00ED3962"/>
    <w:rsid w:val="00EE32DE"/>
    <w:rsid w:val="00EE5457"/>
    <w:rsid w:val="00F070AB"/>
    <w:rsid w:val="00F17567"/>
    <w:rsid w:val="00F27A7B"/>
    <w:rsid w:val="00F47C3B"/>
    <w:rsid w:val="00F526AF"/>
    <w:rsid w:val="00F617C3"/>
    <w:rsid w:val="00F61A00"/>
    <w:rsid w:val="00F7066B"/>
    <w:rsid w:val="00F758C3"/>
    <w:rsid w:val="00F83B28"/>
    <w:rsid w:val="00F974DA"/>
    <w:rsid w:val="00FA46E5"/>
    <w:rsid w:val="00FA774D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11A56249"/>
    <w:rsid w:val="230326D4"/>
    <w:rsid w:val="528C49ED"/>
    <w:rsid w:val="54281A4E"/>
    <w:rsid w:val="55D03CF2"/>
    <w:rsid w:val="5AB35985"/>
    <w:rsid w:val="5B06F263"/>
    <w:rsid w:val="5F0D414A"/>
    <w:rsid w:val="74E2B076"/>
    <w:rsid w:val="7F313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FEFC9FA4-0FA4-4DA0-B1B8-20B934B2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D7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character" w:styleId="Odwoaniedokomentarza">
    <w:name w:val="annotation reference"/>
    <w:basedOn w:val="Domylnaczcionkaakapitu"/>
    <w:uiPriority w:val="99"/>
    <w:semiHidden/>
    <w:unhideWhenUsed/>
    <w:rsid w:val="009826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26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261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26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261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05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81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9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93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014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29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16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7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1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4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9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951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7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01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61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8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62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7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95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37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3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5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30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82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53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3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5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13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60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955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653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55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77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03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7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584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37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93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7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65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941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3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16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289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42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558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3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86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90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9112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929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7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1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61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36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16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4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91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1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47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957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43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5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60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65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2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88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141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9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04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4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927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3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1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34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23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24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53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77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17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7027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2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7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11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93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16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61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0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2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4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35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6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05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068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08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3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1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65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40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37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342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5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3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4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4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52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11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91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8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1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913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796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645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235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48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7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7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17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819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364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40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21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7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092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412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25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4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2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5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4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542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85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10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74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8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6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74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10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30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438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924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94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2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4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00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79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18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988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3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E18C9D-24AC-41E4-BBC4-DF6ABCC41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C6AC6A-7EDE-4144-9547-FF9DEF8BC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1229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</cp:revision>
  <cp:lastPrinted>2019-02-06T12:12:00Z</cp:lastPrinted>
  <dcterms:created xsi:type="dcterms:W3CDTF">2025-07-16T10:09:00Z</dcterms:created>
  <dcterms:modified xsi:type="dcterms:W3CDTF">2026-04-22T09:04:00Z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